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685C1" w14:textId="77777777" w:rsidR="00CB322D" w:rsidRDefault="00CB322D" w:rsidP="00CB3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HILL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5F960292" w14:textId="77777777" w:rsidR="00CB322D" w:rsidRDefault="00CB322D" w:rsidP="00CB322D">
      <w:pPr>
        <w:pStyle w:val="NoSpacing"/>
        <w:rPr>
          <w:rFonts w:cs="Times New Roman"/>
          <w:szCs w:val="24"/>
        </w:rPr>
      </w:pPr>
    </w:p>
    <w:p w14:paraId="18ED837E" w14:textId="77777777" w:rsidR="00CB322D" w:rsidRDefault="00CB322D" w:rsidP="00CB322D">
      <w:pPr>
        <w:pStyle w:val="NoSpacing"/>
        <w:rPr>
          <w:rFonts w:cs="Times New Roman"/>
          <w:szCs w:val="24"/>
        </w:rPr>
      </w:pPr>
    </w:p>
    <w:p w14:paraId="6ADA3430" w14:textId="77777777" w:rsidR="00CB322D" w:rsidRDefault="00CB322D" w:rsidP="00CB3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Nov.1485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Cambridgeshire and</w:t>
      </w:r>
    </w:p>
    <w:p w14:paraId="50111736" w14:textId="77777777" w:rsidR="00CB322D" w:rsidRDefault="00CB322D" w:rsidP="00CB3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Essex &amp; Hertfordshire.    (C.F.R. 1485-1509 p.3)</w:t>
      </w:r>
    </w:p>
    <w:p w14:paraId="3AB46389" w14:textId="77777777" w:rsidR="00CB322D" w:rsidRDefault="00CB322D" w:rsidP="00CB322D">
      <w:pPr>
        <w:pStyle w:val="NoSpacing"/>
        <w:rPr>
          <w:rFonts w:cs="Times New Roman"/>
          <w:szCs w:val="24"/>
        </w:rPr>
      </w:pPr>
    </w:p>
    <w:p w14:paraId="355B4E58" w14:textId="77777777" w:rsidR="00CB322D" w:rsidRDefault="00CB322D" w:rsidP="00CB322D">
      <w:pPr>
        <w:pStyle w:val="NoSpacing"/>
        <w:rPr>
          <w:rFonts w:cs="Times New Roman"/>
          <w:szCs w:val="24"/>
        </w:rPr>
      </w:pPr>
    </w:p>
    <w:p w14:paraId="0AD95C11" w14:textId="77777777" w:rsidR="00CB322D" w:rsidRDefault="00CB322D" w:rsidP="00CB3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2024</w:t>
      </w:r>
    </w:p>
    <w:p w14:paraId="18AA86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05518" w14:textId="77777777" w:rsidR="00CB322D" w:rsidRDefault="00CB322D" w:rsidP="009139A6">
      <w:r>
        <w:separator/>
      </w:r>
    </w:p>
  </w:endnote>
  <w:endnote w:type="continuationSeparator" w:id="0">
    <w:p w14:paraId="526F2A72" w14:textId="77777777" w:rsidR="00CB322D" w:rsidRDefault="00CB32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150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D76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592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395BE" w14:textId="77777777" w:rsidR="00CB322D" w:rsidRDefault="00CB322D" w:rsidP="009139A6">
      <w:r>
        <w:separator/>
      </w:r>
    </w:p>
  </w:footnote>
  <w:footnote w:type="continuationSeparator" w:id="0">
    <w:p w14:paraId="4C03D81F" w14:textId="77777777" w:rsidR="00CB322D" w:rsidRDefault="00CB32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AD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73F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1EB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22D"/>
    <w:rsid w:val="000666E0"/>
    <w:rsid w:val="002510B7"/>
    <w:rsid w:val="00270799"/>
    <w:rsid w:val="005C130B"/>
    <w:rsid w:val="0068026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322D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923F5"/>
  <w15:chartTrackingRefBased/>
  <w15:docId w15:val="{26FB3E7D-ED88-4524-A690-620D12FC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2024-06-25T07:59:00Z</dcterms:created>
  <dcterms:modified xsi:type="dcterms:W3CDTF">2024-06-25T07:59:00Z</dcterms:modified>
</cp:coreProperties>
</file>